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C22E8" w:rsidTr="000C22E8" w14:paraId="1A0184B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22E8" w:rsidRDefault="000C22E8" w14:paraId="051AFAFF" w14:textId="16DD73C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22E8" w:rsidRDefault="000C22E8" w14:paraId="771BAA2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C22E8" w:rsidRDefault="000C22E8" w14:paraId="7B5A953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C22E8" w:rsidRDefault="000C22E8" w14:paraId="5D1C62E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C22E8" w:rsidRDefault="000C22E8" w14:paraId="250A5F9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C22E8" w:rsidP="000C22E8" w:rsidRDefault="000C22E8" w14:paraId="474C183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C22E8" w:rsidP="000C22E8" w:rsidRDefault="000C22E8" w14:paraId="4D49223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C22E8" w:rsidP="000C22E8" w:rsidRDefault="000C22E8" w14:paraId="09B2489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St-2602/2019</w:t>
      </w:r>
    </w:p>
    <w:p w:rsidR="000C22E8" w:rsidP="000C22E8" w:rsidRDefault="000C22E8" w14:paraId="17985E18" w14:textId="77777777">
      <w:pPr>
        <w:tabs>
          <w:tab w:val="left" w:pos="709"/>
        </w:tabs>
      </w:pPr>
      <w:r>
        <w:t xml:space="preserve"> </w:t>
      </w:r>
    </w:p>
    <w:p w:rsidR="000C22E8" w:rsidP="000C22E8" w:rsidRDefault="000C22E8" w14:paraId="4B5E74E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C22E8" w:rsidP="000C22E8" w:rsidRDefault="000C22E8" w14:paraId="01B735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C22E8" w:rsidP="000C22E8" w:rsidRDefault="000C22E8" w14:paraId="6C800431" w14:textId="77777777">
      <w:pPr>
        <w:tabs>
          <w:tab w:val="left" w:pos="709"/>
        </w:tabs>
      </w:pPr>
    </w:p>
    <w:p w:rsidR="000C22E8" w:rsidP="000C22E8" w:rsidRDefault="000C22E8" w14:paraId="062DCDE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C22E8" w:rsidP="000C22E8" w:rsidRDefault="000C22E8" w14:paraId="264007BB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C22E8" w:rsidP="000C22E8" w:rsidRDefault="000C22E8" w14:paraId="0175665B" w14:textId="77777777">
      <w:pPr>
        <w:tabs>
          <w:tab w:val="left" w:pos="709"/>
        </w:tabs>
      </w:pPr>
    </w:p>
    <w:p w:rsidR="000C22E8" w:rsidP="000C22E8" w:rsidRDefault="000C22E8" w14:paraId="0FE4673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C22E8" w:rsidP="000C22E8" w:rsidRDefault="000C22E8" w14:paraId="485928C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C22E8" w:rsidP="000C22E8" w:rsidRDefault="000C22E8" w14:paraId="1F7E910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C22E8" w:rsidP="000C22E8" w:rsidRDefault="000C22E8" w14:paraId="558DBDC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C22E8" w:rsidP="000C22E8" w:rsidRDefault="000C22E8" w14:paraId="39B5B8FB" w14:textId="77777777">
      <w:pPr>
        <w:tabs>
          <w:tab w:val="left" w:pos="709"/>
        </w:tabs>
      </w:pPr>
    </w:p>
    <w:p w:rsidR="000C22E8" w:rsidP="000C22E8" w:rsidRDefault="000C22E8" w14:paraId="0B86588B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0C22E8" w:rsidP="000C22E8" w:rsidRDefault="000C22E8" w14:paraId="3BFF7A6D" w14:textId="77777777">
      <w:pPr>
        <w:tabs>
          <w:tab w:val="left" w:pos="709"/>
        </w:tabs>
        <w:jc w:val="both"/>
      </w:pPr>
    </w:p>
    <w:p w:rsidR="000C22E8" w:rsidP="000C22E8" w:rsidRDefault="000C22E8" w14:paraId="53088EB3" w14:textId="77777777">
      <w:pPr>
        <w:tabs>
          <w:tab w:val="left" w:pos="709"/>
        </w:tabs>
      </w:pPr>
      <w:r>
        <w:t xml:space="preserve"> </w:t>
      </w:r>
      <w:r>
        <w:tab/>
        <w:t>17. St-2602/2019</w:t>
      </w:r>
    </w:p>
    <w:p w:rsidR="000C22E8" w:rsidP="000C22E8" w:rsidRDefault="000C22E8" w14:paraId="0A574079" w14:textId="77777777">
      <w:pPr>
        <w:tabs>
          <w:tab w:val="left" w:pos="709"/>
        </w:tabs>
      </w:pPr>
    </w:p>
    <w:p w:rsidR="000C22E8" w:rsidP="000C22E8" w:rsidRDefault="000C22E8" w14:paraId="5051147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C22E8" w:rsidP="000C22E8" w:rsidRDefault="000C22E8" w14:paraId="518AB6AD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C22E8" w:rsidP="000C22E8" w:rsidRDefault="000C22E8" w14:paraId="518EF372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C22E8" w:rsidP="000C22E8" w:rsidRDefault="000C22E8" w14:paraId="741E4C21" w14:textId="77777777">
      <w:pPr>
        <w:tabs>
          <w:tab w:val="left" w:pos="709"/>
        </w:tabs>
        <w:ind w:firstLine="708"/>
        <w:jc w:val="both"/>
      </w:pPr>
    </w:p>
    <w:p w:rsidR="000C22E8" w:rsidP="000C22E8" w:rsidRDefault="000C22E8" w14:paraId="495B8786" w14:textId="77777777">
      <w:pPr>
        <w:tabs>
          <w:tab w:val="left" w:pos="709"/>
        </w:tabs>
        <w:jc w:val="both"/>
      </w:pPr>
      <w:r>
        <w:t xml:space="preserve">protiv </w:t>
      </w:r>
    </w:p>
    <w:p w:rsidR="000C22E8" w:rsidP="000C22E8" w:rsidRDefault="000C22E8" w14:paraId="576AEAFB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C22E8" w:rsidP="000C22E8" w:rsidRDefault="000C22E8" w14:paraId="3BC58E14" w14:textId="77777777">
      <w:pPr>
        <w:tabs>
          <w:tab w:val="left" w:pos="709"/>
        </w:tabs>
        <w:ind w:left="708"/>
        <w:jc w:val="both"/>
      </w:pPr>
      <w:r>
        <w:tab/>
        <w:t>TWIN ORIGIN d.o.o., Zagreb, Nova cesta 44 A, OIB: 18344905059</w:t>
      </w:r>
    </w:p>
    <w:p w:rsidR="000C22E8" w:rsidP="000C22E8" w:rsidRDefault="000C22E8" w14:paraId="24E86883" w14:textId="77777777">
      <w:pPr>
        <w:tabs>
          <w:tab w:val="left" w:pos="709"/>
        </w:tabs>
        <w:ind w:left="708"/>
        <w:jc w:val="both"/>
      </w:pPr>
    </w:p>
    <w:p w:rsidR="000C22E8" w:rsidP="000C22E8" w:rsidRDefault="000C22E8" w14:paraId="02FE3BD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C22E8" w:rsidP="000C22E8" w:rsidRDefault="000C22E8" w14:paraId="6E4B51B1" w14:textId="77777777">
      <w:pPr>
        <w:tabs>
          <w:tab w:val="left" w:pos="709"/>
        </w:tabs>
        <w:jc w:val="both"/>
      </w:pPr>
    </w:p>
    <w:p w:rsidR="000C22E8" w:rsidP="000C22E8" w:rsidRDefault="000C22E8" w14:paraId="5A89ED4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C22E8" w:rsidP="000C22E8" w:rsidRDefault="000C22E8" w14:paraId="7860EF32" w14:textId="77777777">
      <w:pPr>
        <w:tabs>
          <w:tab w:val="left" w:pos="709"/>
        </w:tabs>
      </w:pPr>
    </w:p>
    <w:p w:rsidR="000C22E8" w:rsidP="000C22E8" w:rsidRDefault="000C22E8" w14:paraId="39C53DA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C22E8" w:rsidP="000C22E8" w:rsidRDefault="000C22E8" w14:paraId="5EDB56D5" w14:textId="77777777">
      <w:pPr>
        <w:tabs>
          <w:tab w:val="left" w:pos="709"/>
        </w:tabs>
      </w:pPr>
    </w:p>
    <w:p w:rsidR="000C22E8" w:rsidP="000C22E8" w:rsidRDefault="000C22E8" w14:paraId="1F9F0C7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C22E8" w:rsidP="000C22E8" w:rsidRDefault="000C22E8" w14:paraId="33ACDD1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C22E8" w:rsidP="000C22E8" w:rsidRDefault="000C22E8" w14:paraId="09AB4C66" w14:textId="77777777">
      <w:pPr>
        <w:tabs>
          <w:tab w:val="left" w:pos="709"/>
        </w:tabs>
      </w:pPr>
    </w:p>
    <w:p w:rsidR="000C22E8" w:rsidP="000C22E8" w:rsidRDefault="000C22E8" w14:paraId="0B9E94A3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E14A22" w14:textId="0DE14A2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22E8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C22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22E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22E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22E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22E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C22E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2E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C22E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C2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2E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2E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2E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2E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C22E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2E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56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St-2602/2019</izvorni_sadrzaj>
    <derivirana_varijabla naziv="DomainObject.Predmet.OznakaBroj_1">St-2602/2019</derivirana_varijabla>
  </DomainObject.Predmet.OznakaBroj>
  <DomainObject.Predmet.OznakaBrojOptuznogAkta>
    <izvorni_sadrzaj>04-06-19-4565</izvorni_sadrzaj>
    <derivirana_varijabla naziv="DomainObject.Predmet.OznakaBrojOptuznogAkta_1">04-06-19-4565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TWIN ORIGIN d.o.o.</izvorni_sadrzaj>
    <derivirana_varijabla naziv="DomainObject.Predmet.ProtustrankaFormated_1">  TWIN ORIGIN d.o.o.</derivirana_varijabla>
  </DomainObject.Predmet.ProtustrankaFormated>
  <DomainObject.Predmet.ProtustrankaFormatedOIB>
    <izvorni_sadrzaj>  TWIN ORIGIN d.o.o., OIB 18344905059</izvorni_sadrzaj>
    <derivirana_varijabla naziv="DomainObject.Predmet.ProtustrankaFormatedOIB_1">  TWIN ORIGIN d.o.o., OIB 18344905059</derivirana_varijabla>
  </DomainObject.Predmet.ProtustrankaFormatedOIB>
  <DomainObject.Predmet.ProtustrankaFormatedWithAdress>
    <izvorni_sadrzaj> TWIN ORIGIN d.o.o., Nova cesta 44 A, 10000 Zagreb</izvorni_sadrzaj>
    <derivirana_varijabla naziv="DomainObject.Predmet.ProtustrankaFormatedWithAdress_1"> TWIN ORIGIN d.o.o., Nova cesta 44 A, 10000 Zagreb</derivirana_varijabla>
  </DomainObject.Predmet.ProtustrankaFormatedWithAdress>
  <DomainObject.Predmet.ProtustrankaFormatedWithAdressOIB>
    <izvorni_sadrzaj> TWIN ORIGIN d.o.o., OIB 18344905059, Nova cesta 44 A, 10000 Zagreb</izvorni_sadrzaj>
    <derivirana_varijabla naziv="DomainObject.Predmet.ProtustrankaFormatedWithAdressOIB_1"> TWIN ORIGIN d.o.o., OIB 18344905059, Nova cesta 44 A, 10000 Zagreb</derivirana_varijabla>
  </DomainObject.Predmet.ProtustrankaFormatedWithAdressOIB>
  <DomainObject.Predmet.ProtustrankaWithAdress>
    <izvorni_sadrzaj>TWIN ORIGIN d.o.o. Nova cesta 44 A, 10000 Zagreb</izvorni_sadrzaj>
    <derivirana_varijabla naziv="DomainObject.Predmet.ProtustrankaWithAdress_1">TWIN ORIGIN d.o.o. Nova cesta 44 A, 10000 Zagreb</derivirana_varijabla>
  </DomainObject.Predmet.ProtustrankaWithAdress>
  <DomainObject.Predmet.ProtustrankaWithAdressOIB>
    <izvorni_sadrzaj>TWIN ORIGIN d.o.o., OIB 18344905059, Nova cesta 44 A, 10000 Zagreb</izvorni_sadrzaj>
    <derivirana_varijabla naziv="DomainObject.Predmet.ProtustrankaWithAdressOIB_1">TWIN ORIGIN d.o.o., OIB 18344905059, Nova cesta 44 A, 10000 Zagreb</derivirana_varijabla>
  </DomainObject.Predmet.ProtustrankaWithAdressOIB>
  <DomainObject.Predmet.ProtustrankaNazivFormated>
    <izvorni_sadrzaj>TWIN ORIGIN d.o.o.</izvorni_sadrzaj>
    <derivirana_varijabla naziv="DomainObject.Predmet.ProtustrankaNazivFormated_1">TWIN ORIGIN d.o.o.</derivirana_varijabla>
  </DomainObject.Predmet.ProtustrankaNazivFormated>
  <DomainObject.Predmet.ProtustrankaNazivFormatedOIB>
    <izvorni_sadrzaj>TWIN ORIGIN d.o.o., OIB 18344905059</izvorni_sadrzaj>
    <derivirana_varijabla naziv="DomainObject.Predmet.ProtustrankaNazivFormatedOIB_1">TWIN ORIGIN d.o.o., OIB 18344905059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TWIN ORIGIN d.o.o.</item>
    </izvorni_sadrzaj>
    <derivirana_varijabla naziv="DomainObject.Predmet.ProtuStrankaListFormated_1">
      <item>TWIN ORIGIN d.o.o.</item>
    </derivirana_varijabla>
  </DomainObject.Predmet.ProtuStrankaListFormated>
  <DomainObject.Predmet.ProtuStrankaListFormatedOIB>
    <izvorni_sadrzaj>
      <item>TWIN ORIGIN d.o.o., OIB 18344905059</item>
    </izvorni_sadrzaj>
    <derivirana_varijabla naziv="DomainObject.Predmet.ProtuStrankaListFormatedOIB_1">
      <item>TWIN ORIGIN d.o.o., OIB 18344905059</item>
    </derivirana_varijabla>
  </DomainObject.Predmet.ProtuStrankaListFormatedOIB>
  <DomainObject.Predmet.ProtuStrankaListFormatedWithAdress>
    <izvorni_sadrzaj>
      <item>TWIN ORIGIN d.o.o., Nova cesta 44 A, 10000 Zagreb</item>
    </izvorni_sadrzaj>
    <derivirana_varijabla naziv="DomainObject.Predmet.ProtuStrankaListFormatedWithAdress_1">
      <item>TWIN ORIGIN d.o.o., Nova cesta 44 A, 10000 Zagreb</item>
    </derivirana_varijabla>
  </DomainObject.Predmet.ProtuStrankaListFormatedWithAdress>
  <DomainObject.Predmet.ProtuStrankaListFormatedWithAdressOIB>
    <izvorni_sadrzaj>
      <item>TWIN ORIGIN d.o.o., OIB 18344905059, Nova cesta 44 A, 10000 Zagreb</item>
    </izvorni_sadrzaj>
    <derivirana_varijabla naziv="DomainObject.Predmet.ProtuStrankaListFormatedWithAdressOIB_1">
      <item>TWIN ORIGIN d.o.o., OIB 18344905059, Nova cesta 44 A, 10000 Zagreb</item>
    </derivirana_varijabla>
  </DomainObject.Predmet.ProtuStrankaListFormatedWithAdressOIB>
  <DomainObject.Predmet.ProtuStrankaListNazivFormated>
    <izvorni_sadrzaj>
      <item>TWIN ORIGIN d.o.o.</item>
    </izvorni_sadrzaj>
    <derivirana_varijabla naziv="DomainObject.Predmet.ProtuStrankaListNazivFormated_1">
      <item>TWIN ORIGIN d.o.o.</item>
    </derivirana_varijabla>
  </DomainObject.Predmet.ProtuStrankaListNazivFormated>
  <DomainObject.Predmet.ProtuStrankaListNazivFormatedOIB>
    <izvorni_sadrzaj>
      <item>TWIN ORIGIN d.o.o., OIB 18344905059</item>
    </izvorni_sadrzaj>
    <derivirana_varijabla naziv="DomainObject.Predmet.ProtuStrankaListNazivFormatedOIB_1">
      <item>TWIN ORIGIN d.o.o., OIB 18344905059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TWIN ORIGIN d.o.o.</izvorni_sadrzaj>
    <derivirana_varijabla naziv="DomainObject.Predmet.ProtustrankaIDrugi_1">TWIN ORIGIN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TWIN ORIGIN d.o.o., OIB 18344905059, Nova cesta 44 A, 10000 Zagreb</izvorni_sadrzaj>
    <derivirana_varijabla naziv="DomainObject.Predmet.ProtustrankaIDrugiAdressOIB_1">TWIN ORIGIN d.o.o., OIB 18344905059, Nova cesta 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TWIN ORIGIN d.o.o.</item>
      <item>Financijska agencija</item>
    </izvorni_sadrzaj>
    <derivirana_varijabla naziv="DomainObject.Predmet.SudioniciListNaziv_1">
      <item>TWIN ORIGIN d.o.o.</item>
      <item>Financijska agencija</item>
    </derivirana_varijabla>
  </DomainObject.Predmet.SudioniciListNaziv>
  <DomainObject.Predmet.SudioniciListAdressOIB>
    <izvorni_sadrzaj>
      <item>TWIN ORIGIN d.o.o., OIB 18344905059, Nova cesta 44 A,10000 Zagreb</item>
      <item>Financijska agencija, OIB 85821130368, TRG SVIBANJSKIH ŽRTAVA 1995. 1,10000 Zagreb</item>
    </izvorni_sadrzaj>
    <derivirana_varijabla naziv="DomainObject.Predmet.SudioniciListAdressOIB_1">
      <item>TWIN ORIGIN d.o.o., OIB 18344905059, Nova cesta 44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18344905059</item>
      <item>, OIB 85821130368</item>
    </izvorni_sadrzaj>
    <derivirana_varijabla naziv="DomainObject.Predmet.SudioniciListNazivOIB_1">
      <item>, OIB 18344905059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